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1C0D5" w14:textId="77777777" w:rsidR="005376BF" w:rsidRDefault="005376BF" w:rsidP="005376B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John SWAYNE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1BDF7184" w14:textId="77777777" w:rsidR="005376BF" w:rsidRDefault="005376BF" w:rsidP="005376B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66128907" w14:textId="77777777" w:rsidR="005376BF" w:rsidRDefault="005376BF" w:rsidP="005376B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01FB498" w14:textId="77777777" w:rsidR="005376BF" w:rsidRDefault="005376BF" w:rsidP="005376B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B60305F" w14:textId="77777777" w:rsidR="005376BF" w:rsidRDefault="005376BF" w:rsidP="005376BF">
      <w:pPr>
        <w:pStyle w:val="NoSpacing"/>
        <w:ind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</w:r>
      <w:r w:rsidRPr="00065994">
        <w:rPr>
          <w:rFonts w:cs="Times New Roman"/>
          <w:color w:val="282B30"/>
          <w:szCs w:val="24"/>
          <w:shd w:val="clear" w:color="auto" w:fill="FFFFFF"/>
        </w:rPr>
        <w:t xml:space="preserve">He served in France under the command of </w:t>
      </w:r>
      <w:r>
        <w:rPr>
          <w:rFonts w:cs="Times New Roman"/>
          <w:color w:val="282B30"/>
          <w:szCs w:val="24"/>
          <w:shd w:val="clear" w:color="auto" w:fill="FFFFFF"/>
        </w:rPr>
        <w:t>Richard Beauchamp, Lord</w:t>
      </w:r>
    </w:p>
    <w:p w14:paraId="042C5773" w14:textId="77777777" w:rsidR="005376BF" w:rsidRPr="00065994" w:rsidRDefault="005376BF" w:rsidP="005376BF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proofErr w:type="spellStart"/>
      <w:r>
        <w:rPr>
          <w:rFonts w:cs="Times New Roman"/>
          <w:color w:val="282B30"/>
          <w:szCs w:val="24"/>
          <w:shd w:val="clear" w:color="auto" w:fill="FFFFFF"/>
        </w:rPr>
        <w:t>Bergavenny</w:t>
      </w:r>
      <w:proofErr w:type="spellEnd"/>
      <w:r w:rsidRPr="00065994">
        <w:rPr>
          <w:rFonts w:cs="Times New Roman"/>
          <w:color w:val="282B30"/>
          <w:szCs w:val="24"/>
          <w:shd w:val="clear" w:color="auto" w:fill="FFFFFF"/>
        </w:rPr>
        <w:t>(q.v.).</w:t>
      </w:r>
    </w:p>
    <w:p w14:paraId="34238D54" w14:textId="77777777" w:rsidR="005376BF" w:rsidRPr="00065994" w:rsidRDefault="005376BF" w:rsidP="005376BF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5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52F18BFB" w14:textId="77777777" w:rsidR="005376BF" w:rsidRDefault="005376BF" w:rsidP="005376BF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17940C6E" w14:textId="77777777" w:rsidR="005376BF" w:rsidRDefault="005376BF" w:rsidP="005376B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5AD8F2F" w14:textId="77777777" w:rsidR="005376BF" w:rsidRDefault="005376BF" w:rsidP="005376B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E5AD2E5" w14:textId="77777777" w:rsidR="005376BF" w:rsidRDefault="005376BF" w:rsidP="005376B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30 July 2023</w:t>
      </w:r>
    </w:p>
    <w:p w14:paraId="4633C16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98DE1" w14:textId="77777777" w:rsidR="005376BF" w:rsidRDefault="005376BF" w:rsidP="009139A6">
      <w:r>
        <w:separator/>
      </w:r>
    </w:p>
  </w:endnote>
  <w:endnote w:type="continuationSeparator" w:id="0">
    <w:p w14:paraId="6F10D78D" w14:textId="77777777" w:rsidR="005376BF" w:rsidRDefault="005376B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3602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239B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2A2E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FBD06" w14:textId="77777777" w:rsidR="005376BF" w:rsidRDefault="005376BF" w:rsidP="009139A6">
      <w:r>
        <w:separator/>
      </w:r>
    </w:p>
  </w:footnote>
  <w:footnote w:type="continuationSeparator" w:id="0">
    <w:p w14:paraId="26AB8E15" w14:textId="77777777" w:rsidR="005376BF" w:rsidRDefault="005376B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E1DC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F18F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28E9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6BF"/>
    <w:rsid w:val="000666E0"/>
    <w:rsid w:val="002510B7"/>
    <w:rsid w:val="005376BF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739EB"/>
  <w15:chartTrackingRefBased/>
  <w15:docId w15:val="{A28A4E23-0A60-4047-AD00-FEA2A293D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9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2023-09-03T19:44:00Z</dcterms:created>
  <dcterms:modified xsi:type="dcterms:W3CDTF">2023-09-03T19:53:00Z</dcterms:modified>
</cp:coreProperties>
</file>